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D2C35" w:rsidP="0053444E" w:rsidRDefault="00ED2C35" w14:paraId="09E222A2" w14:textId="174A1CA9">
      <w:pPr>
        <w:pStyle w:val="Title"/>
      </w:pPr>
      <w:r>
        <w:t xml:space="preserve">Vedlegg </w:t>
      </w:r>
      <w:r w:rsidR="57B23359">
        <w:t>1</w:t>
      </w:r>
      <w:r>
        <w:t xml:space="preserve"> - Tilbudsbrev</w:t>
      </w:r>
    </w:p>
    <w:p w:rsidR="00ED2C35" w:rsidP="0053444E" w:rsidRDefault="00ED2C35" w14:paraId="43574963" w14:textId="77777777"/>
    <w:p w:rsidR="00ED2C35" w:rsidP="0053444E" w:rsidRDefault="69A8C2DC" w14:paraId="06A73F13" w14:textId="592FA035">
      <w:pPr>
        <w:spacing w:after="0"/>
      </w:pPr>
      <w:r>
        <w:t>Helse Midt-Norge RHF</w:t>
      </w:r>
    </w:p>
    <w:p w:rsidR="00ED2C35" w:rsidP="0053444E" w:rsidRDefault="00ED2C35" w14:paraId="592B62CA" w14:textId="73B58649">
      <w:pPr>
        <w:spacing w:after="0"/>
      </w:pPr>
      <w:r w:rsidRPr="21483E27" w:rsidR="00ED2C35">
        <w:rPr>
          <w:lang w:val="de-DE"/>
        </w:rPr>
        <w:t xml:space="preserve">v/ </w:t>
      </w:r>
      <w:r w:rsidRPr="21483E27" w:rsidR="7B123468">
        <w:rPr>
          <w:lang w:val="de-DE"/>
        </w:rPr>
        <w:t xml:space="preserve">Anna Christina Nørstrud </w:t>
      </w:r>
      <w:r w:rsidRPr="21483E27" w:rsidR="7B123468">
        <w:rPr>
          <w:lang w:val="de-DE"/>
        </w:rPr>
        <w:t>ved</w:t>
      </w:r>
      <w:r w:rsidRPr="21483E27" w:rsidR="7B123468">
        <w:rPr>
          <w:lang w:val="de-DE"/>
        </w:rPr>
        <w:t xml:space="preserve"> Sykehusinnkjøp</w:t>
      </w:r>
      <w:r>
        <w:tab/>
      </w:r>
      <w:r>
        <w:tab/>
      </w:r>
      <w:r>
        <w:tab/>
      </w:r>
      <w:r>
        <w:tab/>
      </w:r>
      <w:r w:rsidRPr="21483E27" w:rsidR="00ED2C35">
        <w:rPr>
          <w:lang w:val="de-DE"/>
        </w:rPr>
        <w:t>Dato: [dd.mm.åååå]</w:t>
      </w:r>
    </w:p>
    <w:p w:rsidR="00ED2C35" w:rsidP="0053444E" w:rsidRDefault="00ED2C35" w14:paraId="7079C3A2" w14:textId="77777777">
      <w:pPr>
        <w:spacing w:after="0"/>
      </w:pPr>
    </w:p>
    <w:p w:rsidR="00ED2C35" w:rsidP="0053444E" w:rsidRDefault="00ED2C35" w14:paraId="0A531F68" w14:textId="77777777">
      <w:pPr>
        <w:spacing w:after="0"/>
      </w:pPr>
    </w:p>
    <w:p w:rsidRPr="00ED2C35" w:rsidR="00ED2C35" w:rsidP="1DB6E5C6" w:rsidRDefault="00ED2C35" w14:paraId="31E88E82" w14:textId="6E39AC11">
      <w:pPr>
        <w:pStyle w:val="Heading1"/>
        <w:rPr>
          <w:rFonts w:ascii="Calibri" w:hAnsi="Calibri" w:eastAsia="メイリオ" w:cs="Arial" w:asciiTheme="majorAscii" w:hAnsiTheme="majorAscii" w:eastAsiaTheme="majorEastAsia" w:cstheme="majorBidi"/>
          <w:b w:val="1"/>
          <w:bCs w:val="1"/>
          <w:color w:val="auto"/>
          <w:sz w:val="32"/>
          <w:szCs w:val="32"/>
          <w:lang w:eastAsia="en-US" w:bidi="ar-SA"/>
        </w:rPr>
      </w:pPr>
      <w:r w:rsidR="00ED2C35">
        <w:rPr/>
        <w:t>Tilbudsbr</w:t>
      </w:r>
      <w:r w:rsidR="00ED2C35">
        <w:rPr/>
        <w:t xml:space="preserve">ev - </w:t>
      </w:r>
      <w:r w:rsidR="1A4F5CB1">
        <w:rPr/>
        <w:t>202</w:t>
      </w:r>
      <w:r w:rsidR="5D55484A">
        <w:rPr/>
        <w:t>5</w:t>
      </w:r>
      <w:r w:rsidR="1A4F5CB1">
        <w:rPr/>
        <w:t>/</w:t>
      </w:r>
      <w:r w:rsidR="7A24F7FF">
        <w:rPr/>
        <w:t>963</w:t>
      </w:r>
      <w:r w:rsidR="6BF95FE1">
        <w:rPr/>
        <w:t xml:space="preserve"> Teleradiologiske</w:t>
      </w:r>
      <w:r w:rsidR="4BC946B5">
        <w:rPr/>
        <w:t xml:space="preserve"> tjenester</w:t>
      </w:r>
      <w:r w:rsidRPr="104679D4" w:rsidR="17366768">
        <w:rPr>
          <w:rFonts w:ascii="Calibri" w:hAnsi="Calibri" w:eastAsia="メイリオ" w:cs="Arial" w:asciiTheme="majorAscii" w:hAnsiTheme="majorAscii" w:eastAsiaTheme="majorEastAsia" w:cstheme="majorBidi"/>
          <w:b w:val="1"/>
          <w:bCs w:val="1"/>
          <w:noProof w:val="0"/>
          <w:color w:val="auto"/>
          <w:sz w:val="32"/>
          <w:szCs w:val="32"/>
          <w:lang w:val="nb-NO" w:eastAsia="en-US" w:bidi="ar-SA"/>
        </w:rPr>
        <w:t>, Helse Midt-Norge RHF</w:t>
      </w:r>
    </w:p>
    <w:p w:rsidR="53687D43" w:rsidP="53687D43" w:rsidRDefault="53687D43" w14:paraId="609E2FE2" w14:textId="1FB098C8"/>
    <w:tbl>
      <w:tblPr>
        <w:tblStyle w:val="TableGrid"/>
        <w:tblW w:w="9209" w:type="dxa"/>
        <w:tblLook w:val="04A0" w:firstRow="1" w:lastRow="0" w:firstColumn="1" w:lastColumn="0" w:noHBand="0" w:noVBand="1"/>
      </w:tblPr>
      <w:tblGrid>
        <w:gridCol w:w="2133"/>
        <w:gridCol w:w="7076"/>
      </w:tblGrid>
      <w:tr w:rsidR="00EE4C97" w:rsidTr="00EE4C97" w14:paraId="0351182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rsidR="00EE4C97" w:rsidP="0053444E" w:rsidRDefault="00EE4C97" w14:paraId="518E3410" w14:textId="675B425D">
            <w:r>
              <w:t>Informasjon</w:t>
            </w:r>
          </w:p>
        </w:tc>
        <w:tc>
          <w:tcPr>
            <w:tcW w:w="7076" w:type="dxa"/>
          </w:tcPr>
          <w:p w:rsidR="00EE4C97" w:rsidP="0053444E" w:rsidRDefault="00EE4C97" w14:paraId="57701E8E" w14:textId="3B1ABC28">
            <w:pPr>
              <w:cnfStyle w:val="100000000000" w:firstRow="1" w:lastRow="0" w:firstColumn="0" w:lastColumn="0" w:oddVBand="0" w:evenVBand="0" w:oddHBand="0" w:evenHBand="0" w:firstRowFirstColumn="0" w:firstRowLastColumn="0" w:lastRowFirstColumn="0" w:lastRowLastColumn="0"/>
            </w:pPr>
            <w:r>
              <w:t>Sett inn under</w:t>
            </w:r>
          </w:p>
        </w:tc>
      </w:tr>
      <w:tr w:rsidR="00ED2C35" w:rsidTr="00EE4C97" w14:paraId="12A2EEFA"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53444E" w:rsidRDefault="00ED2C35" w14:paraId="41AFCDC5" w14:textId="77777777">
            <w:r>
              <w:t>Tilbyder</w:t>
            </w:r>
          </w:p>
        </w:tc>
        <w:tc>
          <w:tcPr>
            <w:tcW w:w="7076" w:type="dxa"/>
          </w:tcPr>
          <w:p w:rsidR="00ED2C35" w:rsidP="0053444E" w:rsidRDefault="00ED2C35" w14:paraId="1075CF6B"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6036DF53"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53444E" w:rsidRDefault="00ED2C35" w14:paraId="0FB69BA7" w14:textId="77777777">
            <w:r>
              <w:t>Org.nr.</w:t>
            </w:r>
          </w:p>
        </w:tc>
        <w:tc>
          <w:tcPr>
            <w:tcW w:w="7076" w:type="dxa"/>
          </w:tcPr>
          <w:p w:rsidR="00ED2C35" w:rsidP="0053444E" w:rsidRDefault="00ED2C35" w14:paraId="6B7E1D4C"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2C50610F"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53444E" w:rsidRDefault="00ED2C35" w14:paraId="34225097" w14:textId="77777777">
            <w:r>
              <w:t>Kontaktperson</w:t>
            </w:r>
          </w:p>
        </w:tc>
        <w:tc>
          <w:tcPr>
            <w:tcW w:w="7076" w:type="dxa"/>
          </w:tcPr>
          <w:p w:rsidR="00ED2C35" w:rsidP="0053444E" w:rsidRDefault="00ED2C35" w14:paraId="237A77BD"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37784FAA"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53444E" w:rsidRDefault="00ED2C35" w14:paraId="22A8364C" w14:textId="77777777">
            <w:r>
              <w:t>Telefon</w:t>
            </w:r>
          </w:p>
        </w:tc>
        <w:tc>
          <w:tcPr>
            <w:tcW w:w="7076" w:type="dxa"/>
          </w:tcPr>
          <w:p w:rsidR="00ED2C35" w:rsidP="0053444E" w:rsidRDefault="00ED2C35" w14:paraId="2A37BDC7"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404C9676"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53444E" w:rsidRDefault="00ED2C35" w14:paraId="1D94F477" w14:textId="77777777">
            <w:r>
              <w:t>E-postadresse</w:t>
            </w:r>
          </w:p>
        </w:tc>
        <w:tc>
          <w:tcPr>
            <w:tcW w:w="7076" w:type="dxa"/>
          </w:tcPr>
          <w:p w:rsidR="00ED2C35" w:rsidP="0053444E" w:rsidRDefault="00ED2C35" w14:paraId="76734C8C"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03C4972F"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53444E" w:rsidRDefault="00ED2C35" w14:paraId="55351398" w14:textId="77777777">
            <w:r>
              <w:t>Postadresse</w:t>
            </w:r>
          </w:p>
        </w:tc>
        <w:tc>
          <w:tcPr>
            <w:tcW w:w="7076" w:type="dxa"/>
          </w:tcPr>
          <w:p w:rsidR="00ED2C35" w:rsidP="0053444E" w:rsidRDefault="00ED2C35" w14:paraId="703D892E"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4761745F"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53444E" w:rsidRDefault="00ED2C35" w14:paraId="27E8A816" w14:textId="77777777">
            <w:r>
              <w:t>Poststed</w:t>
            </w:r>
          </w:p>
        </w:tc>
        <w:tc>
          <w:tcPr>
            <w:tcW w:w="7076" w:type="dxa"/>
          </w:tcPr>
          <w:p w:rsidR="00ED2C35" w:rsidP="0053444E" w:rsidRDefault="00ED2C35" w14:paraId="23852ECF" w14:textId="77777777">
            <w:pPr>
              <w:cnfStyle w:val="000000000000" w:firstRow="0" w:lastRow="0" w:firstColumn="0" w:lastColumn="0" w:oddVBand="0" w:evenVBand="0" w:oddHBand="0" w:evenHBand="0" w:firstRowFirstColumn="0" w:firstRowLastColumn="0" w:lastRowFirstColumn="0" w:lastRowLastColumn="0"/>
            </w:pPr>
          </w:p>
        </w:tc>
      </w:tr>
    </w:tbl>
    <w:p w:rsidR="00ED2C35" w:rsidP="0053444E" w:rsidRDefault="00ED2C35" w14:paraId="00BA2AB2" w14:textId="77777777"/>
    <w:p w:rsidR="00ED2C35" w:rsidP="0053444E" w:rsidRDefault="00ED2C35" w14:paraId="01049B67" w14:textId="7738FDB2">
      <w:r>
        <w:t>Vi viser til motta</w:t>
      </w:r>
      <w:r w:rsidRPr="53687D43">
        <w:t xml:space="preserve">tt konkurransegrunnlag. Vi </w:t>
      </w:r>
      <w:r>
        <w:t>har gleden av å inngi et komplett tilbud i henhold til de forutsetninger som er gitt i konkurransegrunnlaget.</w:t>
      </w:r>
    </w:p>
    <w:p w:rsidR="1DB6E5C6" w:rsidP="1AEEE58C" w:rsidRDefault="1DB6E5C6" w14:paraId="49BBD20D" w14:textId="40C96C06">
      <w:pPr>
        <w:suppressLineNumbers w:val="0"/>
        <w:bidi w:val="0"/>
        <w:spacing w:before="0" w:beforeAutospacing="off" w:after="160" w:afterAutospacing="off" w:line="259" w:lineRule="auto"/>
        <w:ind/>
      </w:pPr>
      <w:r w:rsidR="00ED2C35">
        <w:rPr/>
        <w:t>Vi er innforståtte med at eventuelle avvik/forbehold mot de oppgitte forutsetningene kan medføre avvisning.</w:t>
      </w:r>
    </w:p>
    <w:p w:rsidR="00ED2C35" w:rsidP="0053444E" w:rsidRDefault="00ED2C35" w14:paraId="501378E9" w14:textId="77777777">
      <w:r>
        <w:t>Vi leverer tilbud etter følgende leverandørkonstellasjon:</w:t>
      </w:r>
    </w:p>
    <w:p w:rsidR="00ED2C35" w:rsidP="0053444E" w:rsidRDefault="00C351E5" w14:paraId="16126541" w14:textId="77777777">
      <w:sdt>
        <w:sdtPr>
          <w:id w:val="726812244"/>
          <w14:checkbox>
            <w14:checked w14:val="0"/>
            <w14:checkedState w14:val="2612" w14:font="MS Gothic"/>
            <w14:uncheckedState w14:val="2610" w14:font="MS Gothic"/>
          </w14:checkbox>
        </w:sdtPr>
        <w:sdtContent>
          <w:r w:rsidR="00ED2C35">
            <w:rPr>
              <w:rFonts w:hint="eastAsia" w:ascii="MS Gothic" w:hAnsi="MS Gothic" w:eastAsia="MS Gothic"/>
            </w:rPr>
            <w:t>☐</w:t>
          </w:r>
        </w:sdtContent>
      </w:sdt>
      <w:r w:rsidR="00ED2C35">
        <w:tab/>
      </w:r>
      <w:r w:rsidR="00ED2C35">
        <w:t>En leverandør</w:t>
      </w:r>
    </w:p>
    <w:p w:rsidR="00ED2C35" w:rsidP="0053444E" w:rsidRDefault="00C351E5" w14:paraId="5AC32396" w14:textId="77777777">
      <w:sdt>
        <w:sdtPr>
          <w:id w:val="-1353871881"/>
          <w14:checkbox>
            <w14:checked w14:val="0"/>
            <w14:checkedState w14:val="2612" w14:font="MS Gothic"/>
            <w14:uncheckedState w14:val="2610" w14:font="MS Gothic"/>
          </w14:checkbox>
        </w:sdtPr>
        <w:sdtContent>
          <w:r w:rsidR="00ED2C35">
            <w:rPr>
              <w:rFonts w:hint="eastAsia" w:ascii="MS Gothic" w:hAnsi="MS Gothic" w:eastAsia="MS Gothic"/>
            </w:rPr>
            <w:t>☐</w:t>
          </w:r>
        </w:sdtContent>
      </w:sdt>
      <w:r w:rsidR="00ED2C35">
        <w:tab/>
      </w:r>
      <w:r w:rsidRPr="007145EC" w:rsidR="00ED2C35">
        <w:t>En hovedleverandør med en/flere underleverandør(er).</w:t>
      </w:r>
    </w:p>
    <w:p w:rsidR="00ED2C35" w:rsidP="0053444E" w:rsidRDefault="00C351E5" w14:paraId="0B391B72" w14:textId="77777777">
      <w:pPr>
        <w:ind w:left="708" w:hanging="708"/>
      </w:pPr>
      <w:sdt>
        <w:sdtPr>
          <w:id w:val="181558735"/>
          <w14:checkbox>
            <w14:checked w14:val="0"/>
            <w14:checkedState w14:val="2612" w14:font="MS Gothic"/>
            <w14:uncheckedState w14:val="2610" w14:font="MS Gothic"/>
          </w14:checkbox>
        </w:sdtPr>
        <w:sdtContent>
          <w:r w:rsidR="00ED2C35">
            <w:rPr>
              <w:rFonts w:hint="eastAsia" w:ascii="MS Gothic" w:hAnsi="MS Gothic" w:eastAsia="MS Gothic"/>
            </w:rPr>
            <w:t>☐</w:t>
          </w:r>
        </w:sdtContent>
      </w:sdt>
      <w:r w:rsidR="00ED2C35">
        <w:tab/>
      </w:r>
      <w:r w:rsidR="00ED2C35">
        <w:t xml:space="preserve">En gruppe leverandører, </w:t>
      </w:r>
      <w:r w:rsidRPr="45D9492A" w:rsidR="00ED2C35">
        <w:t>jf. anskaffelsesforskriften § 16-11</w:t>
      </w:r>
      <w:r w:rsidRPr="00527440" w:rsidR="00ED2C35">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rsidR="00ED2C35" w:rsidP="0053444E" w:rsidRDefault="00ED2C35" w14:paraId="28DE91BF" w14:textId="77777777"/>
    <w:p w:rsidR="00ED2C35" w:rsidP="0053444E" w:rsidRDefault="00ED2C35" w14:paraId="7D8A221A" w14:textId="77777777">
      <w:r>
        <w:t xml:space="preserve">Vi har følgende avvik/forbehold i vårt tilbud: </w:t>
      </w:r>
    </w:p>
    <w:p w:rsidR="00ED2C35" w:rsidP="0053444E" w:rsidRDefault="00C351E5" w14:paraId="374B37DB" w14:textId="77777777">
      <w:sdt>
        <w:sdtPr>
          <w:id w:val="2055963953"/>
          <w14:checkbox>
            <w14:checked w14:val="0"/>
            <w14:checkedState w14:val="2612" w14:font="MS Gothic"/>
            <w14:uncheckedState w14:val="2610" w14:font="MS Gothic"/>
          </w14:checkbox>
        </w:sdtPr>
        <w:sdtContent>
          <w:r w:rsidR="00ED2C35">
            <w:rPr>
              <w:rFonts w:hint="eastAsia" w:ascii="MS Gothic" w:hAnsi="MS Gothic" w:eastAsia="MS Gothic"/>
            </w:rPr>
            <w:t>☐</w:t>
          </w:r>
        </w:sdtContent>
      </w:sdt>
      <w:r w:rsidR="00ED2C35">
        <w:tab/>
      </w:r>
      <w:r w:rsidR="00ED2C35">
        <w:t xml:space="preserve">Tilbudet leveres uten forbehold eller avvik.  </w:t>
      </w:r>
    </w:p>
    <w:p w:rsidR="00ED2C35" w:rsidP="0053444E" w:rsidRDefault="00C351E5" w14:paraId="5BAAA280" w14:textId="77777777">
      <w:sdt>
        <w:sdtPr>
          <w:id w:val="1329711854"/>
          <w14:checkbox>
            <w14:checked w14:val="0"/>
            <w14:checkedState w14:val="2612" w14:font="MS Gothic"/>
            <w14:uncheckedState w14:val="2610" w14:font="MS Gothic"/>
          </w14:checkbox>
        </w:sdtPr>
        <w:sdtContent>
          <w:r w:rsidR="00ED2C35">
            <w:rPr>
              <w:rFonts w:hint="eastAsia" w:ascii="MS Gothic" w:hAnsi="MS Gothic" w:eastAsia="MS Gothic"/>
            </w:rPr>
            <w:t>☐</w:t>
          </w:r>
        </w:sdtContent>
      </w:sdt>
      <w:r w:rsidR="00ED2C35">
        <w:tab/>
      </w:r>
      <w:r w:rsidR="00ED2C35">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rsidR="00ED2C35" w:rsidP="0053444E" w:rsidRDefault="00ED2C35" w14:paraId="3C28EF74" w14:textId="77777777"/>
    <w:tbl>
      <w:tblPr>
        <w:tblStyle w:val="TableGrid"/>
        <w:tblW w:w="9209" w:type="dxa"/>
        <w:tblLook w:val="0420" w:firstRow="1" w:lastRow="0" w:firstColumn="0" w:lastColumn="0" w:noHBand="0" w:noVBand="1"/>
      </w:tblPr>
      <w:tblGrid>
        <w:gridCol w:w="1271"/>
        <w:gridCol w:w="2693"/>
        <w:gridCol w:w="2552"/>
        <w:gridCol w:w="2693"/>
      </w:tblGrid>
      <w:tr w:rsidR="00ED2C35" w:rsidTr="00ED2C35" w14:paraId="0177202E" w14:textId="77777777">
        <w:trPr>
          <w:cnfStyle w:val="100000000000" w:firstRow="1" w:lastRow="0" w:firstColumn="0" w:lastColumn="0" w:oddVBand="0" w:evenVBand="0" w:oddHBand="0" w:evenHBand="0" w:firstRowFirstColumn="0" w:firstRowLastColumn="0" w:lastRowFirstColumn="0" w:lastRowLastColumn="0"/>
        </w:trPr>
        <w:tc>
          <w:tcPr>
            <w:tcW w:w="1271" w:type="dxa"/>
          </w:tcPr>
          <w:p w:rsidR="00ED2C35" w:rsidP="0053444E" w:rsidRDefault="00ED2C35" w14:paraId="0976FEA6" w14:textId="77777777">
            <w:r>
              <w:t>Ref. nr. i kontrakts-vilkår/bilag</w:t>
            </w:r>
          </w:p>
        </w:tc>
        <w:tc>
          <w:tcPr>
            <w:tcW w:w="2693" w:type="dxa"/>
          </w:tcPr>
          <w:p w:rsidR="00ED2C35" w:rsidP="0053444E" w:rsidRDefault="00ED2C35" w14:paraId="3513E10D" w14:textId="77777777">
            <w:r>
              <w:t>Beskrivelse av forbehold</w:t>
            </w:r>
          </w:p>
        </w:tc>
        <w:tc>
          <w:tcPr>
            <w:tcW w:w="2552" w:type="dxa"/>
          </w:tcPr>
          <w:p w:rsidR="00ED2C35" w:rsidP="0053444E" w:rsidRDefault="00ED2C35" w14:paraId="56AD72C8" w14:textId="77777777">
            <w:r>
              <w:t>Årsak til forbehold</w:t>
            </w:r>
          </w:p>
        </w:tc>
        <w:tc>
          <w:tcPr>
            <w:tcW w:w="2693" w:type="dxa"/>
          </w:tcPr>
          <w:p w:rsidR="00ED2C35" w:rsidP="0053444E" w:rsidRDefault="00ED2C35" w14:paraId="5719524C" w14:textId="77777777">
            <w:r>
              <w:t>Konsekvenser for ytelser, pris, risiko, fremdrift mv</w:t>
            </w:r>
          </w:p>
        </w:tc>
      </w:tr>
      <w:tr w:rsidR="00ED2C35" w:rsidTr="00ED2C35" w14:paraId="2117D6DE" w14:textId="77777777">
        <w:tc>
          <w:tcPr>
            <w:tcW w:w="1271" w:type="dxa"/>
          </w:tcPr>
          <w:p w:rsidR="00ED2C35" w:rsidP="0053444E" w:rsidRDefault="00ED2C35" w14:paraId="521A2DC5" w14:textId="77777777"/>
        </w:tc>
        <w:tc>
          <w:tcPr>
            <w:tcW w:w="2693" w:type="dxa"/>
          </w:tcPr>
          <w:p w:rsidR="00ED2C35" w:rsidP="0053444E" w:rsidRDefault="00ED2C35" w14:paraId="515ACD16" w14:textId="77777777"/>
        </w:tc>
        <w:tc>
          <w:tcPr>
            <w:tcW w:w="2552" w:type="dxa"/>
          </w:tcPr>
          <w:p w:rsidR="00ED2C35" w:rsidP="0053444E" w:rsidRDefault="00ED2C35" w14:paraId="237AA73A" w14:textId="77777777"/>
        </w:tc>
        <w:tc>
          <w:tcPr>
            <w:tcW w:w="2693" w:type="dxa"/>
          </w:tcPr>
          <w:p w:rsidR="00ED2C35" w:rsidP="0053444E" w:rsidRDefault="00ED2C35" w14:paraId="336E1491" w14:textId="77777777"/>
        </w:tc>
      </w:tr>
      <w:tr w:rsidR="00ED2C35" w:rsidTr="00ED2C35" w14:paraId="785E9756" w14:textId="77777777">
        <w:tc>
          <w:tcPr>
            <w:tcW w:w="1271" w:type="dxa"/>
          </w:tcPr>
          <w:p w:rsidR="00ED2C35" w:rsidP="0053444E" w:rsidRDefault="00ED2C35" w14:paraId="2A9AD479" w14:textId="77777777"/>
        </w:tc>
        <w:tc>
          <w:tcPr>
            <w:tcW w:w="2693" w:type="dxa"/>
          </w:tcPr>
          <w:p w:rsidR="00ED2C35" w:rsidP="0053444E" w:rsidRDefault="00ED2C35" w14:paraId="10D5E6EC" w14:textId="77777777"/>
        </w:tc>
        <w:tc>
          <w:tcPr>
            <w:tcW w:w="2552" w:type="dxa"/>
          </w:tcPr>
          <w:p w:rsidR="00ED2C35" w:rsidP="0053444E" w:rsidRDefault="00ED2C35" w14:paraId="7908B1B7" w14:textId="77777777"/>
        </w:tc>
        <w:tc>
          <w:tcPr>
            <w:tcW w:w="2693" w:type="dxa"/>
          </w:tcPr>
          <w:p w:rsidR="00ED2C35" w:rsidP="0053444E" w:rsidRDefault="00ED2C35" w14:paraId="5D96AC58" w14:textId="77777777"/>
        </w:tc>
      </w:tr>
    </w:tbl>
    <w:p w:rsidR="00ED2C35" w:rsidP="0053444E" w:rsidRDefault="00ED2C35" w14:paraId="5FE0C99B" w14:textId="77777777"/>
    <w:p w:rsidR="00ED2C35" w:rsidP="0053444E" w:rsidRDefault="00C351E5" w14:paraId="4DA339D1" w14:textId="77777777">
      <w:sdt>
        <w:sdtPr>
          <w:id w:val="-2107875236"/>
          <w14:checkbox>
            <w14:checked w14:val="0"/>
            <w14:checkedState w14:val="2612" w14:font="MS Gothic"/>
            <w14:uncheckedState w14:val="2610" w14:font="MS Gothic"/>
          </w14:checkbox>
        </w:sdtPr>
        <w:sdtContent>
          <w:r w:rsidR="00ED2C35">
            <w:rPr>
              <w:rFonts w:hint="eastAsia" w:ascii="MS Gothic" w:hAnsi="MS Gothic" w:eastAsia="MS Gothic"/>
            </w:rPr>
            <w:t>☐</w:t>
          </w:r>
        </w:sdtContent>
      </w:sdt>
      <w:r w:rsidR="00ED2C35">
        <w:tab/>
      </w:r>
      <w:r w:rsidRPr="00394BCB" w:rsidR="00ED2C35">
        <w:t>Vi tar følgende forbehold mot konkurransegrunnlaget:</w:t>
      </w:r>
    </w:p>
    <w:tbl>
      <w:tblPr>
        <w:tblStyle w:val="TableGrid"/>
        <w:tblW w:w="9209" w:type="dxa"/>
        <w:tblLook w:val="0420" w:firstRow="1" w:lastRow="0" w:firstColumn="0" w:lastColumn="0" w:noHBand="0" w:noVBand="1"/>
      </w:tblPr>
      <w:tblGrid>
        <w:gridCol w:w="1271"/>
        <w:gridCol w:w="2693"/>
        <w:gridCol w:w="2552"/>
        <w:gridCol w:w="2693"/>
      </w:tblGrid>
      <w:tr w:rsidR="00ED2C35" w:rsidTr="00ED2C35" w14:paraId="0FD01865" w14:textId="77777777">
        <w:trPr>
          <w:cnfStyle w:val="100000000000" w:firstRow="1" w:lastRow="0" w:firstColumn="0" w:lastColumn="0" w:oddVBand="0" w:evenVBand="0" w:oddHBand="0" w:evenHBand="0" w:firstRowFirstColumn="0" w:firstRowLastColumn="0" w:lastRowFirstColumn="0" w:lastRowLastColumn="0"/>
        </w:trPr>
        <w:tc>
          <w:tcPr>
            <w:tcW w:w="1271" w:type="dxa"/>
          </w:tcPr>
          <w:p w:rsidR="00ED2C35" w:rsidP="0053444E" w:rsidRDefault="00ED2C35" w14:paraId="09EDE018" w14:textId="77777777">
            <w:r>
              <w:t>Ref. nr. i kontrakts-vilkår/bilag</w:t>
            </w:r>
          </w:p>
        </w:tc>
        <w:tc>
          <w:tcPr>
            <w:tcW w:w="2693" w:type="dxa"/>
          </w:tcPr>
          <w:p w:rsidR="00ED2C35" w:rsidP="0053444E" w:rsidRDefault="00ED2C35" w14:paraId="05BAB20B" w14:textId="77777777">
            <w:r>
              <w:t>Beskrivelse av forbehold</w:t>
            </w:r>
          </w:p>
        </w:tc>
        <w:tc>
          <w:tcPr>
            <w:tcW w:w="2552" w:type="dxa"/>
          </w:tcPr>
          <w:p w:rsidR="00ED2C35" w:rsidP="0053444E" w:rsidRDefault="00ED2C35" w14:paraId="664D01BF" w14:textId="77777777">
            <w:r>
              <w:t>Årsak til forbehold</w:t>
            </w:r>
          </w:p>
        </w:tc>
        <w:tc>
          <w:tcPr>
            <w:tcW w:w="2693" w:type="dxa"/>
          </w:tcPr>
          <w:p w:rsidR="00ED2C35" w:rsidP="0053444E" w:rsidRDefault="00ED2C35" w14:paraId="3348ED9B" w14:textId="77777777">
            <w:r>
              <w:t>Konsekvenser for ytelser, pris, risiko, fremdrift mv.</w:t>
            </w:r>
          </w:p>
        </w:tc>
      </w:tr>
      <w:tr w:rsidR="00ED2C35" w:rsidTr="00ED2C35" w14:paraId="616B4419" w14:textId="77777777">
        <w:tc>
          <w:tcPr>
            <w:tcW w:w="1271" w:type="dxa"/>
          </w:tcPr>
          <w:p w:rsidR="00ED2C35" w:rsidP="0053444E" w:rsidRDefault="00ED2C35" w14:paraId="3D44A04D" w14:textId="77777777"/>
        </w:tc>
        <w:tc>
          <w:tcPr>
            <w:tcW w:w="2693" w:type="dxa"/>
          </w:tcPr>
          <w:p w:rsidR="00ED2C35" w:rsidP="0053444E" w:rsidRDefault="00ED2C35" w14:paraId="0CC67A00" w14:textId="77777777"/>
        </w:tc>
        <w:tc>
          <w:tcPr>
            <w:tcW w:w="2552" w:type="dxa"/>
          </w:tcPr>
          <w:p w:rsidR="00ED2C35" w:rsidP="0053444E" w:rsidRDefault="00ED2C35" w14:paraId="3543052D" w14:textId="77777777"/>
        </w:tc>
        <w:tc>
          <w:tcPr>
            <w:tcW w:w="2693" w:type="dxa"/>
          </w:tcPr>
          <w:p w:rsidR="00ED2C35" w:rsidP="0053444E" w:rsidRDefault="00ED2C35" w14:paraId="672A6B82" w14:textId="77777777"/>
        </w:tc>
      </w:tr>
      <w:tr w:rsidR="00ED2C35" w:rsidTr="00ED2C35" w14:paraId="7027FCC2" w14:textId="77777777">
        <w:tc>
          <w:tcPr>
            <w:tcW w:w="1271" w:type="dxa"/>
          </w:tcPr>
          <w:p w:rsidR="00ED2C35" w:rsidP="0053444E" w:rsidRDefault="00ED2C35" w14:paraId="6B20662B" w14:textId="77777777">
            <w:r>
              <w:t xml:space="preserve">       </w:t>
            </w:r>
          </w:p>
        </w:tc>
        <w:tc>
          <w:tcPr>
            <w:tcW w:w="2693" w:type="dxa"/>
          </w:tcPr>
          <w:p w:rsidR="00ED2C35" w:rsidP="0053444E" w:rsidRDefault="00ED2C35" w14:paraId="54FC7FD3" w14:textId="77777777"/>
        </w:tc>
        <w:tc>
          <w:tcPr>
            <w:tcW w:w="2552" w:type="dxa"/>
          </w:tcPr>
          <w:p w:rsidR="00ED2C35" w:rsidP="0053444E" w:rsidRDefault="00ED2C35" w14:paraId="75C09365" w14:textId="77777777"/>
        </w:tc>
        <w:tc>
          <w:tcPr>
            <w:tcW w:w="2693" w:type="dxa"/>
          </w:tcPr>
          <w:p w:rsidR="00ED2C35" w:rsidP="0053444E" w:rsidRDefault="00ED2C35" w14:paraId="77E39069" w14:textId="77777777"/>
        </w:tc>
      </w:tr>
    </w:tbl>
    <w:p w:rsidR="00ED2C35" w:rsidP="0053444E" w:rsidRDefault="00ED2C35" w14:paraId="49189EFA" w14:textId="77777777"/>
    <w:p w:rsidR="00ED2C35" w:rsidP="0053444E" w:rsidRDefault="00ED2C35" w14:paraId="5097CA71" w14:textId="77777777">
      <w:r>
        <w:t>Innsyn:</w:t>
      </w:r>
    </w:p>
    <w:p w:rsidR="00ED2C35" w:rsidP="0053444E" w:rsidRDefault="00C351E5" w14:paraId="6A3E20EC" w14:textId="77777777">
      <w:sdt>
        <w:sdtPr>
          <w:id w:val="523671518"/>
          <w14:checkbox>
            <w14:checked w14:val="0"/>
            <w14:checkedState w14:val="2612" w14:font="MS Gothic"/>
            <w14:uncheckedState w14:val="2610" w14:font="MS Gothic"/>
          </w14:checkbox>
        </w:sdtPr>
        <w:sdtContent>
          <w:r w:rsidR="00ED2C35">
            <w:rPr>
              <w:rFonts w:hint="eastAsia" w:ascii="MS Gothic" w:hAnsi="MS Gothic" w:eastAsia="MS Gothic"/>
            </w:rPr>
            <w:t>☐</w:t>
          </w:r>
        </w:sdtContent>
      </w:sdt>
      <w:r w:rsidR="00ED2C35">
        <w:tab/>
      </w:r>
      <w:r w:rsidRPr="00394BCB" w:rsidR="00ED2C35">
        <w:t xml:space="preserve">Tilbyder anser ikke noen opplysninger i tilbudet som taushetsbelagt.      </w:t>
      </w:r>
    </w:p>
    <w:p w:rsidR="00ED2C35" w:rsidP="0053444E" w:rsidRDefault="00C351E5" w14:paraId="6C81EFB3" w14:textId="6215399D">
      <w:sdt>
        <w:sdtPr>
          <w:id w:val="-1583213420"/>
          <w14:checkbox>
            <w14:checked w14:val="0"/>
            <w14:checkedState w14:val="2612" w14:font="MS Gothic"/>
            <w14:uncheckedState w14:val="2610" w14:font="MS Gothic"/>
          </w14:checkbox>
        </w:sdtPr>
        <w:sdtContent>
          <w:r w:rsidRPr="5A5B3BD0" w:rsidR="00ED2C35">
            <w:rPr>
              <w:rFonts w:ascii="MS Gothic" w:hAnsi="MS Gothic" w:eastAsia="MS Gothic"/>
            </w:rPr>
            <w:t>☐</w:t>
          </w:r>
        </w:sdtContent>
      </w:sdt>
      <w:r w:rsidR="00ED2C35">
        <w:rPr/>
        <w:t xml:space="preserve">Tilbudet inneholder taushetsbelagte opplysninger og sladdet tilbud, </w:t>
      </w:r>
      <w:r w:rsidR="00ED2C35">
        <w:rPr/>
        <w:t>og</w:t>
      </w:r>
      <w:r w:rsidR="00ED2C35">
        <w:rPr/>
        <w:t xml:space="preserve"> Vedlegg </w:t>
      </w:r>
      <w:r w:rsidR="630933ED">
        <w:rPr/>
        <w:t>9</w:t>
      </w:r>
      <w:r w:rsidR="00ED2C35">
        <w:rPr/>
        <w:t xml:space="preserve"> – </w:t>
      </w:r>
      <w:bookmarkStart w:name="_Int_C7OJug7Y" w:id="157289888"/>
      <w:r>
        <w:tab/>
      </w:r>
      <w:r w:rsidR="00ED2C35">
        <w:rPr/>
        <w:t>«</w:t>
      </w:r>
      <w:bookmarkEnd w:id="157289888"/>
      <w:r w:rsidR="00ED2C35">
        <w:rPr/>
        <w:t xml:space="preserve">Bruksanvisning og begrunnelse for sladding av tilbud» </w:t>
      </w:r>
      <w:r w:rsidR="00ED2C35">
        <w:rPr/>
        <w:t>er fylt ut og lagt ved tilbude</w:t>
      </w:r>
      <w:r w:rsidR="00ED2C35">
        <w:rPr/>
        <w:t>t</w:t>
      </w:r>
      <w:r w:rsidR="00ED2C35">
        <w:rPr/>
        <w:t xml:space="preserve">.    </w:t>
      </w:r>
    </w:p>
    <w:p w:rsidR="00ED2C35" w:rsidP="0053444E" w:rsidRDefault="00ED2C35" w14:paraId="4FD58A6E" w14:textId="77777777"/>
    <w:p w:rsidR="00ED2C35" w:rsidP="0053444E" w:rsidRDefault="00ED2C35" w14:paraId="1D8B6AC7" w14:textId="77777777"/>
    <w:p w:rsidRPr="006509A5" w:rsidR="00ED2C35" w:rsidP="0053444E" w:rsidRDefault="00ED2C35" w14:paraId="088C108A" w14:textId="77777777">
      <w:r>
        <w:t>T</w:t>
      </w:r>
      <w:r w:rsidRPr="006509A5">
        <w:t xml:space="preserve">ilbudsbrevet </w:t>
      </w:r>
      <w:r>
        <w:t xml:space="preserve">er ikke signert </w:t>
      </w:r>
      <w:r w:rsidRPr="006509A5">
        <w:t>manuelt, da tilbud levert av innlogget bruker via tilbyders profil i Mercell anses som et bindende tilbud.</w:t>
      </w:r>
    </w:p>
    <w:p w:rsidRPr="00512B3B" w:rsidR="00512B3B" w:rsidP="00512B3B" w:rsidRDefault="00512B3B" w14:paraId="011813C5" w14:textId="77777777"/>
    <w:sectPr w:rsidRPr="00512B3B" w:rsidR="00512B3B" w:rsidSect="00CF7E25">
      <w:headerReference w:type="even" r:id="rId10"/>
      <w:headerReference w:type="default" r:id="rId11"/>
      <w:footerReference w:type="even" r:id="rId12"/>
      <w:footerReference w:type="default" r:id="rId13"/>
      <w:headerReference w:type="first" r:id="rId14"/>
      <w:footerReference w:type="first" r:id="rId15"/>
      <w:pgSz w:w="11906" w:h="16838" w:orient="portrait"/>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3210C" w:rsidP="008A6B54" w:rsidRDefault="0093210C" w14:paraId="25C9983D" w14:textId="77777777">
      <w:pPr>
        <w:spacing w:after="0" w:line="240" w:lineRule="auto"/>
      </w:pPr>
      <w:r>
        <w:separator/>
      </w:r>
    </w:p>
  </w:endnote>
  <w:endnote w:type="continuationSeparator" w:id="0">
    <w:p w:rsidR="0093210C" w:rsidP="008A6B54" w:rsidRDefault="0093210C" w14:paraId="1CBA6122" w14:textId="77777777">
      <w:pPr>
        <w:spacing w:after="0" w:line="240" w:lineRule="auto"/>
      </w:pPr>
      <w:r>
        <w:continuationSeparator/>
      </w:r>
    </w:p>
  </w:endnote>
  <w:endnote w:type="continuationNotice" w:id="1">
    <w:p w:rsidR="00E57FFC" w:rsidRDefault="00E57FFC" w14:paraId="1E89FE3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メイリオ"/>
    <w:panose1 w:val="00000000000000000000"/>
    <w:charset w:val="80"/>
    <w:family w:val="roman"/>
    <w:notTrueType/>
    <w:pitch w:val="default"/>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du wp14">
  <w:p w:rsidR="006B0F47" w:rsidRDefault="006B0F47" w14:paraId="535992E6" w14:textId="278DFF84">
    <w:pPr>
      <w:pStyle w:val="Footer"/>
    </w:pPr>
    <w:r>
      <w:rPr>
        <w:noProof/>
      </w:rPr>
      <mc:AlternateContent>
        <mc:Choice Requires="wps">
          <w:drawing>
            <wp:anchor distT="0" distB="0" distL="0" distR="0" simplePos="0" relativeHeight="251658241" behindDoc="0" locked="0" layoutInCell="1" allowOverlap="1" wp14:anchorId="0D903D87" wp14:editId="3CAB6A7A">
              <wp:simplePos x="635" y="635"/>
              <wp:positionH relativeFrom="page">
                <wp:align>left</wp:align>
              </wp:positionH>
              <wp:positionV relativeFrom="page">
                <wp:align>bottom</wp:align>
              </wp:positionV>
              <wp:extent cx="444500" cy="295275"/>
              <wp:effectExtent l="0" t="0" r="12700" b="0"/>
              <wp:wrapNone/>
              <wp:docPr id="2" name="Tekstboks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rsidRPr="006B0F47" w:rsidR="006B0F47" w:rsidP="006B0F47" w:rsidRDefault="006B0F47" w14:paraId="4723C7E6" w14:textId="42B88AA3">
                          <w:pPr>
                            <w:spacing w:after="0"/>
                            <w:rPr>
                              <w:rFonts w:ascii="Calibri" w:hAnsi="Calibri" w:eastAsia="Calibri" w:cs="Calibri"/>
                              <w:noProof/>
                              <w:color w:val="000000"/>
                              <w:sz w:val="12"/>
                              <w:szCs w:val="12"/>
                            </w:rPr>
                          </w:pPr>
                          <w:r w:rsidRPr="006B0F47">
                            <w:rPr>
                              <w:rFonts w:ascii="Calibri" w:hAnsi="Calibri" w:eastAsia="Calibri" w:cs="Calibri"/>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1D80ADE9">
            <v:shapetype id="_x0000_t202" coordsize="21600,21600" o:spt="202" path="m,l,21600r21600,l21600,xe" w14:anchorId="0D903D87">
              <v:stroke joinstyle="miter"/>
              <v:path gradientshapeok="t" o:connecttype="rect"/>
            </v:shapetype>
            <v:shape id="Tekstboks 2" style="position:absolute;margin-left:0;margin-top:0;width:35pt;height:23.25pt;z-index:251659264;visibility:visible;mso-wrap-style:none;mso-wrap-distance-left:0;mso-wrap-distance-top:0;mso-wrap-distance-right:0;mso-wrap-distance-bottom:0;mso-position-horizontal:left;mso-position-horizontal-relative:page;mso-position-vertical:bottom;mso-position-vertical-relative:page;v-text-anchor:bottom" alt="Inter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">
              <v:fill o:detectmouseclick="t"/>
              <v:textbox style="mso-fit-shape-to-text:t" inset="20pt,0,0,15pt">
                <w:txbxContent>
                  <w:p w:rsidRPr="006B0F47" w:rsidR="006B0F47" w:rsidP="006B0F47" w:rsidRDefault="006B0F47" w14:paraId="1CB37BD9" w14:textId="42B88AA3">
                    <w:pPr>
                      <w:spacing w:after="0"/>
                      <w:rPr>
                        <w:rFonts w:ascii="Calibri" w:hAnsi="Calibri" w:eastAsia="Calibri" w:cs="Calibri"/>
                        <w:noProof/>
                        <w:color w:val="000000"/>
                        <w:sz w:val="12"/>
                        <w:szCs w:val="12"/>
                      </w:rPr>
                    </w:pPr>
                    <w:r w:rsidRPr="006B0F47">
                      <w:rPr>
                        <w:rFonts w:ascii="Calibri" w:hAnsi="Calibri" w:eastAsia="Calibri" w:cs="Calibri"/>
                        <w:noProof/>
                        <w:color w:val="000000"/>
                        <w:sz w:val="12"/>
                        <w:szCs w:val="12"/>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du wp14">
  <w:tbl>
    <w:tblPr>
      <w:tblStyle w:val="TableGrid"/>
      <w:tblW w:w="4997"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27"/>
      <w:gridCol w:w="4528"/>
    </w:tblGrid>
    <w:tr w:rsidRPr="00907B33" w:rsidR="00D754E8" w:rsidTr="06564477" w14:paraId="7F5F695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5649C8" w:rsidR="00D754E8" w:rsidP="06564477" w:rsidRDefault="006B0F47" w14:paraId="5CB78175" w14:textId="5BA53ACA">
          <w:pPr>
            <w:pStyle w:val="Footer"/>
            <w:rPr>
              <w:b w:val="0"/>
              <w:color w:val="003087" w:themeColor="text2"/>
              <w:sz w:val="18"/>
              <w:szCs w:val="18"/>
            </w:rPr>
          </w:pPr>
          <w:r>
            <w:rPr>
              <w:bCs/>
              <w:noProof/>
              <w:color w:val="003087" w:themeColor="text2"/>
              <w:sz w:val="18"/>
              <w:szCs w:val="18"/>
            </w:rPr>
            <mc:AlternateContent>
              <mc:Choice Requires="wps">
                <w:drawing>
                  <wp:anchor distT="0" distB="0" distL="0" distR="0" simplePos="0" relativeHeight="251658242" behindDoc="0" locked="0" layoutInCell="1" allowOverlap="1" wp14:anchorId="6CCD2CB9" wp14:editId="43D754CB">
                    <wp:simplePos x="635" y="635"/>
                    <wp:positionH relativeFrom="page">
                      <wp:align>left</wp:align>
                    </wp:positionH>
                    <wp:positionV relativeFrom="page">
                      <wp:align>bottom</wp:align>
                    </wp:positionV>
                    <wp:extent cx="444500" cy="295275"/>
                    <wp:effectExtent l="0" t="0" r="12700" b="0"/>
                    <wp:wrapNone/>
                    <wp:docPr id="3" name="Tekstboks 3"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rsidRPr="006B0F47" w:rsidR="006B0F47" w:rsidP="006B0F47" w:rsidRDefault="006B0F47" w14:paraId="3CC1AD4A" w14:textId="6D21C6DF">
                                <w:pPr>
                                  <w:spacing w:after="0"/>
                                  <w:rPr>
                                    <w:rFonts w:ascii="Calibri" w:hAnsi="Calibri" w:eastAsia="Calibri" w:cs="Calibri"/>
                                    <w:noProof/>
                                    <w:color w:val="000000"/>
                                    <w:sz w:val="12"/>
                                    <w:szCs w:val="12"/>
                                  </w:rPr>
                                </w:pPr>
                                <w:r w:rsidRPr="006B0F47">
                                  <w:rPr>
                                    <w:rFonts w:ascii="Calibri" w:hAnsi="Calibri" w:eastAsia="Calibri" w:cs="Calibri"/>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14B16B14">
                  <v:shapetype id="_x0000_t202" coordsize="21600,21600" o:spt="202" path="m,l,21600r21600,l21600,xe" w14:anchorId="6CCD2CB9">
                    <v:stroke joinstyle="miter"/>
                    <v:path gradientshapeok="t" o:connecttype="rect"/>
                  </v:shapetype>
                  <v:shape id="Tekstboks 3" style="position:absolute;margin-left:0;margin-top:0;width:35pt;height:23.25pt;z-index:251660288;visibility:visible;mso-wrap-style:none;mso-wrap-distance-left:0;mso-wrap-distance-top:0;mso-wrap-distance-right:0;mso-wrap-distance-bottom:0;mso-position-horizontal:left;mso-position-horizontal-relative:page;mso-position-vertical:bottom;mso-position-vertical-relative:page;v-text-anchor:bottom" alt="Inter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">
                    <v:fill o:detectmouseclick="t"/>
                    <v:textbox style="mso-fit-shape-to-text:t" inset="20pt,0,0,15pt">
                      <w:txbxContent>
                        <w:p w:rsidRPr="006B0F47" w:rsidR="006B0F47" w:rsidP="006B0F47" w:rsidRDefault="006B0F47" w14:paraId="49C3E10F" w14:textId="6D21C6DF">
                          <w:pPr>
                            <w:spacing w:after="0"/>
                            <w:rPr>
                              <w:rFonts w:ascii="Calibri" w:hAnsi="Calibri" w:eastAsia="Calibri" w:cs="Calibri"/>
                              <w:noProof/>
                              <w:color w:val="000000"/>
                              <w:sz w:val="12"/>
                              <w:szCs w:val="12"/>
                            </w:rPr>
                          </w:pPr>
                          <w:r w:rsidRPr="006B0F47">
                            <w:rPr>
                              <w:rFonts w:ascii="Calibri" w:hAnsi="Calibri" w:eastAsia="Calibri" w:cs="Calibri"/>
                              <w:noProof/>
                              <w:color w:val="000000"/>
                              <w:sz w:val="12"/>
                              <w:szCs w:val="12"/>
                            </w:rPr>
                            <w:t>Intern</w:t>
                          </w:r>
                        </w:p>
                      </w:txbxContent>
                    </v:textbox>
                    <w10:wrap anchorx="page" anchory="page"/>
                  </v:shape>
                </w:pict>
              </mc:Fallback>
            </mc:AlternateContent>
          </w:r>
        </w:p>
      </w:tc>
      <w:tc>
        <w:tcPr>
          <w:tcW w:w="2500" w:type="pct"/>
          <w:shd w:val="clear" w:color="auto" w:fill="auto"/>
        </w:tcPr>
        <w:p w:rsidRPr="00907B33" w:rsidR="00D754E8" w:rsidP="00D754E8" w:rsidRDefault="00D754E8" w14:paraId="06EE4F28" w14:textId="77777777">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Cs/>
              <w:color w:val="003087" w:themeColor="text2"/>
              <w:sz w:val="18"/>
              <w:szCs w:val="18"/>
            </w:rPr>
            <w:t>1</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Cs/>
              <w:color w:val="003087" w:themeColor="text2"/>
              <w:sz w:val="18"/>
              <w:szCs w:val="18"/>
            </w:rPr>
            <w:t>1</w:t>
          </w:r>
          <w:r w:rsidRPr="00907B33">
            <w:rPr>
              <w:bCs/>
              <w:color w:val="003087" w:themeColor="text2"/>
              <w:sz w:val="18"/>
              <w:szCs w:val="18"/>
            </w:rPr>
            <w:fldChar w:fldCharType="end"/>
          </w:r>
        </w:p>
      </w:tc>
    </w:tr>
  </w:tbl>
  <w:p w:rsidRPr="00D754E8" w:rsidR="004B54E4" w:rsidP="00D754E8" w:rsidRDefault="004B54E4" w14:paraId="0A5987E7"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du wp14">
  <w:tbl>
    <w:tblPr>
      <w:tblStyle w:val="TableGrid"/>
      <w:tblW w:w="4997"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27"/>
      <w:gridCol w:w="4528"/>
    </w:tblGrid>
    <w:tr w:rsidRPr="00907B33" w:rsidR="00EE4C97" w:rsidTr="1BEAD192" w14:paraId="383B0B0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5649C8" w:rsidR="00EE4C97" w:rsidP="3C8F09E0" w:rsidRDefault="006B0F47" w14:paraId="693A4A16" w14:textId="22AC77E5">
          <w:pPr>
            <w:pStyle w:val="Footer"/>
            <w:rPr>
              <w:b w:val="0"/>
              <w:color w:val="003087" w:themeColor="text2"/>
              <w:sz w:val="18"/>
              <w:szCs w:val="18"/>
            </w:rPr>
          </w:pPr>
          <w:r>
            <w:rPr>
              <w:bCs/>
              <w:noProof/>
              <w:color w:val="003087" w:themeColor="text2"/>
              <w:sz w:val="18"/>
              <w:szCs w:val="18"/>
            </w:rPr>
            <mc:AlternateContent>
              <mc:Choice Requires="wps">
                <w:drawing>
                  <wp:anchor distT="0" distB="0" distL="0" distR="0" simplePos="0" relativeHeight="251658240" behindDoc="0" locked="0" layoutInCell="1" allowOverlap="1" wp14:anchorId="4104A072" wp14:editId="6F168CC7">
                    <wp:simplePos x="635" y="635"/>
                    <wp:positionH relativeFrom="page">
                      <wp:align>left</wp:align>
                    </wp:positionH>
                    <wp:positionV relativeFrom="page">
                      <wp:align>bottom</wp:align>
                    </wp:positionV>
                    <wp:extent cx="444500" cy="295275"/>
                    <wp:effectExtent l="0" t="0" r="12700" b="0"/>
                    <wp:wrapNone/>
                    <wp:docPr id="1" name="Tekstboks 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rsidRPr="006B0F47" w:rsidR="006B0F47" w:rsidP="006B0F47" w:rsidRDefault="006B0F47" w14:paraId="501CFA92" w14:textId="02C5889C">
                                <w:pPr>
                                  <w:spacing w:after="0"/>
                                  <w:rPr>
                                    <w:rFonts w:ascii="Calibri" w:hAnsi="Calibri" w:eastAsia="Calibri" w:cs="Calibri"/>
                                    <w:noProof/>
                                    <w:color w:val="000000"/>
                                    <w:sz w:val="12"/>
                                    <w:szCs w:val="12"/>
                                  </w:rPr>
                                </w:pPr>
                                <w:r w:rsidRPr="006B0F47">
                                  <w:rPr>
                                    <w:rFonts w:ascii="Calibri" w:hAnsi="Calibri" w:eastAsia="Calibri" w:cs="Calibri"/>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4668E404">
                  <v:shapetype id="_x0000_t202" coordsize="21600,21600" o:spt="202" path="m,l,21600r21600,l21600,xe" w14:anchorId="4104A072">
                    <v:stroke joinstyle="miter"/>
                    <v:path gradientshapeok="t" o:connecttype="rect"/>
                  </v:shapetype>
                  <v:shape id="Tekstboks 1" style="position:absolute;margin-left:0;margin-top:0;width:35pt;height:23.25pt;z-index:251658240;visibility:visible;mso-wrap-style:none;mso-wrap-distance-left:0;mso-wrap-distance-top:0;mso-wrap-distance-right:0;mso-wrap-distance-bottom:0;mso-position-horizontal:left;mso-position-horizontal-relative:page;mso-position-vertical:bottom;mso-position-vertical-relative:page;v-text-anchor:bottom" alt="Inter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">
                    <v:fill o:detectmouseclick="t"/>
                    <v:textbox style="mso-fit-shape-to-text:t" inset="20pt,0,0,15pt">
                      <w:txbxContent>
                        <w:p w:rsidRPr="006B0F47" w:rsidR="006B0F47" w:rsidP="006B0F47" w:rsidRDefault="006B0F47" w14:paraId="32BDCD2C" w14:textId="02C5889C">
                          <w:pPr>
                            <w:spacing w:after="0"/>
                            <w:rPr>
                              <w:rFonts w:ascii="Calibri" w:hAnsi="Calibri" w:eastAsia="Calibri" w:cs="Calibri"/>
                              <w:noProof/>
                              <w:color w:val="000000"/>
                              <w:sz w:val="12"/>
                              <w:szCs w:val="12"/>
                            </w:rPr>
                          </w:pPr>
                          <w:r w:rsidRPr="006B0F47">
                            <w:rPr>
                              <w:rFonts w:ascii="Calibri" w:hAnsi="Calibri" w:eastAsia="Calibri" w:cs="Calibri"/>
                              <w:noProof/>
                              <w:color w:val="000000"/>
                              <w:sz w:val="12"/>
                              <w:szCs w:val="12"/>
                            </w:rPr>
                            <w:t>Intern</w:t>
                          </w:r>
                        </w:p>
                      </w:txbxContent>
                    </v:textbox>
                    <w10:wrap anchorx="page" anchory="page"/>
                  </v:shape>
                </w:pict>
              </mc:Fallback>
            </mc:AlternateContent>
          </w:r>
          <w:r w:rsidRPr="3C8F09E0" w:rsidR="1BEAD192">
            <w:rPr>
              <w:b w:val="0"/>
              <w:color w:val="003087" w:themeColor="text2"/>
              <w:sz w:val="18"/>
              <w:szCs w:val="18"/>
            </w:rPr>
            <w:t>Vedlegg  1– Tilbudsbrev</w:t>
          </w:r>
        </w:p>
      </w:tc>
      <w:tc>
        <w:tcPr>
          <w:tcW w:w="2500" w:type="pct"/>
          <w:shd w:val="clear" w:color="auto" w:fill="auto"/>
        </w:tcPr>
        <w:p w:rsidRPr="00907B33" w:rsidR="00EE4C97" w:rsidP="00EE4C97" w:rsidRDefault="00EE4C97" w14:paraId="7C392B32" w14:textId="77777777">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bl>
  <w:p w:rsidR="00EE4C97" w:rsidRDefault="00EE4C97" w14:paraId="34904B0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3210C" w:rsidP="008A6B54" w:rsidRDefault="0093210C" w14:paraId="64876628" w14:textId="77777777">
      <w:pPr>
        <w:spacing w:after="0" w:line="240" w:lineRule="auto"/>
      </w:pPr>
      <w:r>
        <w:separator/>
      </w:r>
    </w:p>
  </w:footnote>
  <w:footnote w:type="continuationSeparator" w:id="0">
    <w:p w:rsidR="0093210C" w:rsidP="008A6B54" w:rsidRDefault="0093210C" w14:paraId="3F6F1058" w14:textId="77777777">
      <w:pPr>
        <w:spacing w:after="0" w:line="240" w:lineRule="auto"/>
      </w:pPr>
      <w:r>
        <w:continuationSeparator/>
      </w:r>
    </w:p>
  </w:footnote>
  <w:footnote w:type="continuationNotice" w:id="1">
    <w:p w:rsidR="00E57FFC" w:rsidRDefault="00E57FFC" w14:paraId="0B85283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D6158" w:rsidRDefault="009D6158" w14:paraId="4DF50FB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06564477" w:rsidTr="06564477" w14:paraId="4F94DA70" w14:textId="77777777">
      <w:trPr>
        <w:trHeight w:val="300"/>
      </w:trPr>
      <w:tc>
        <w:tcPr>
          <w:tcW w:w="3020" w:type="dxa"/>
        </w:tcPr>
        <w:p w:rsidR="06564477" w:rsidP="06564477" w:rsidRDefault="06564477" w14:paraId="03774772" w14:textId="67C2EB56">
          <w:pPr>
            <w:pStyle w:val="Header"/>
            <w:ind w:left="-115"/>
          </w:pPr>
        </w:p>
      </w:tc>
      <w:tc>
        <w:tcPr>
          <w:tcW w:w="3020" w:type="dxa"/>
        </w:tcPr>
        <w:p w:rsidR="06564477" w:rsidP="06564477" w:rsidRDefault="06564477" w14:paraId="17405EA2" w14:textId="77A0DD82">
          <w:pPr>
            <w:pStyle w:val="Header"/>
            <w:jc w:val="center"/>
          </w:pPr>
        </w:p>
      </w:tc>
      <w:tc>
        <w:tcPr>
          <w:tcW w:w="3020" w:type="dxa"/>
        </w:tcPr>
        <w:p w:rsidR="06564477" w:rsidP="06564477" w:rsidRDefault="06564477" w14:paraId="0204F713" w14:textId="281DEAAE">
          <w:pPr>
            <w:pStyle w:val="Header"/>
            <w:ind w:right="-115"/>
            <w:jc w:val="right"/>
          </w:pPr>
        </w:p>
      </w:tc>
    </w:tr>
  </w:tbl>
  <w:p w:rsidR="06564477" w:rsidP="0053444E" w:rsidRDefault="0053444E" w14:paraId="4AB69BE2" w14:textId="35DBD62E">
    <w:pPr>
      <w:pStyle w:val="Header"/>
      <w:tabs>
        <w:tab w:val="clear" w:pos="4536"/>
        <w:tab w:val="clear" w:pos="9072"/>
        <w:tab w:val="left" w:pos="93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DA7791" w:rsidP="00EE4C97" w:rsidRDefault="000E54FD" w14:paraId="67611881" w14:textId="4D6992B0">
    <w:pPr>
      <w:pStyle w:val="Header"/>
      <w:rPr>
        <w:sz w:val="18"/>
        <w:szCs w:val="18"/>
      </w:rPr>
    </w:pPr>
    <w:r>
      <w:rPr>
        <w:noProof/>
      </w:rPr>
      <w:drawing>
        <wp:anchor distT="0" distB="0" distL="114300" distR="114300" simplePos="0" relativeHeight="251658243" behindDoc="1" locked="0" layoutInCell="1" allowOverlap="1" wp14:anchorId="662D3949" wp14:editId="6FFB8D11">
          <wp:simplePos x="0" y="0"/>
          <wp:positionH relativeFrom="margin">
            <wp:posOffset>0</wp:posOffset>
          </wp:positionH>
          <wp:positionV relativeFrom="page">
            <wp:posOffset>323215</wp:posOffset>
          </wp:positionV>
          <wp:extent cx="2070000" cy="342000"/>
          <wp:effectExtent l="0" t="0" r="6985" b="1270"/>
          <wp:wrapNone/>
          <wp:docPr id="690846713" name="Bilde 690846713" descr="Et bilde som inneholder Grafikk, Font, skjermbild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Et bilde som inneholder Grafikk, Font, skjermbilde&#10;&#10;Automatisk generert beskrivelse"/>
                  <pic:cNvPicPr/>
                </pic:nvPicPr>
                <pic:blipFill>
                  <a:blip r:embed="rId1">
                    <a:extLst>
                      <a:ext uri="{28A0092B-C50C-407E-A947-70E740481C1C}">
                        <a14:useLocalDpi xmlns:a14="http://schemas.microsoft.com/office/drawing/2010/main" val="0"/>
                      </a:ext>
                    </a:extLst>
                  </a:blip>
                  <a:stretch>
                    <a:fillRect/>
                  </a:stretch>
                </pic:blipFill>
                <pic:spPr>
                  <a:xfrm>
                    <a:off x="0" y="0"/>
                    <a:ext cx="2070000" cy="342000"/>
                  </a:xfrm>
                  <a:prstGeom prst="rect">
                    <a:avLst/>
                  </a:prstGeom>
                </pic:spPr>
              </pic:pic>
            </a:graphicData>
          </a:graphic>
          <wp14:sizeRelH relativeFrom="margin">
            <wp14:pctWidth>0</wp14:pctWidth>
          </wp14:sizeRelH>
          <wp14:sizeRelV relativeFrom="margin">
            <wp14:pctHeight>0</wp14:pctHeight>
          </wp14:sizeRelV>
        </wp:anchor>
      </w:drawing>
    </w:r>
  </w:p>
  <w:p w:rsidRPr="008C337A" w:rsidR="00EE4C97" w:rsidP="00EE4C97" w:rsidRDefault="00EE4C97" w14:paraId="4D6C33DF" w14:textId="3F4A22A0">
    <w:pPr>
      <w:pStyle w:val="Header"/>
      <w:rPr>
        <w:sz w:val="18"/>
        <w:szCs w:val="18"/>
      </w:rPr>
    </w:pPr>
    <w:r w:rsidRPr="00EE4C97">
      <w:rPr>
        <w:sz w:val="18"/>
        <w:szCs w:val="18"/>
      </w:rPr>
      <w:t>[</w:t>
    </w:r>
  </w:p>
</w:hdr>
</file>

<file path=word/intelligence2.xml><?xml version="1.0" encoding="utf-8"?>
<int2:intelligence xmlns:int2="http://schemas.microsoft.com/office/intelligence/2020/intelligence">
  <int2:observations>
    <int2:textHash int2:hashCode="PUFCMCVmIhQ6Ra" int2:id="4IsME621">
      <int2:state int2:type="spell" int2:value="Rejected"/>
    </int2:textHash>
    <int2:bookmark int2:bookmarkName="_Int_C7OJug7Y" int2:invalidationBookmarkName="" int2:hashCode="VKqlbs3tl7vXbn" int2:id="CwAfE6tS">
      <int2:state int2:type="gram" int2:value="Rejected"/>
    </int2:bookmark>
  </int2:observations>
  <int2:intelligenceSettings/>
</int2:intelligenc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attachedTemplate r:id="rId1"/>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234BC"/>
    <w:rsid w:val="0003302D"/>
    <w:rsid w:val="00037EEC"/>
    <w:rsid w:val="00061D42"/>
    <w:rsid w:val="00093540"/>
    <w:rsid w:val="000B6EE3"/>
    <w:rsid w:val="000E54FD"/>
    <w:rsid w:val="00126DFE"/>
    <w:rsid w:val="001D285C"/>
    <w:rsid w:val="001F44DE"/>
    <w:rsid w:val="00223C66"/>
    <w:rsid w:val="00255AF3"/>
    <w:rsid w:val="00257A30"/>
    <w:rsid w:val="00293F96"/>
    <w:rsid w:val="00296809"/>
    <w:rsid w:val="002C15AE"/>
    <w:rsid w:val="002C68A4"/>
    <w:rsid w:val="002D7831"/>
    <w:rsid w:val="002E1374"/>
    <w:rsid w:val="002E4931"/>
    <w:rsid w:val="002F484A"/>
    <w:rsid w:val="00311005"/>
    <w:rsid w:val="0032296D"/>
    <w:rsid w:val="0035226D"/>
    <w:rsid w:val="00361661"/>
    <w:rsid w:val="00374744"/>
    <w:rsid w:val="003818B1"/>
    <w:rsid w:val="003B1248"/>
    <w:rsid w:val="003B1385"/>
    <w:rsid w:val="003B618D"/>
    <w:rsid w:val="003F4B0D"/>
    <w:rsid w:val="003F69CF"/>
    <w:rsid w:val="00400A8F"/>
    <w:rsid w:val="00402EAE"/>
    <w:rsid w:val="00413D00"/>
    <w:rsid w:val="00423A6F"/>
    <w:rsid w:val="00434289"/>
    <w:rsid w:val="00461B18"/>
    <w:rsid w:val="00461F17"/>
    <w:rsid w:val="00470946"/>
    <w:rsid w:val="0047732F"/>
    <w:rsid w:val="004B54E4"/>
    <w:rsid w:val="004E09B0"/>
    <w:rsid w:val="004F084A"/>
    <w:rsid w:val="00512B3B"/>
    <w:rsid w:val="0053444E"/>
    <w:rsid w:val="00535770"/>
    <w:rsid w:val="005649C8"/>
    <w:rsid w:val="005677AD"/>
    <w:rsid w:val="005703FD"/>
    <w:rsid w:val="005E52EF"/>
    <w:rsid w:val="006440C5"/>
    <w:rsid w:val="0065583A"/>
    <w:rsid w:val="006B0F47"/>
    <w:rsid w:val="006C6DD4"/>
    <w:rsid w:val="00746D1D"/>
    <w:rsid w:val="0076237F"/>
    <w:rsid w:val="00771457"/>
    <w:rsid w:val="0078030B"/>
    <w:rsid w:val="007C3570"/>
    <w:rsid w:val="0082344F"/>
    <w:rsid w:val="00877EFA"/>
    <w:rsid w:val="00884491"/>
    <w:rsid w:val="00886F42"/>
    <w:rsid w:val="008A1521"/>
    <w:rsid w:val="008A25BB"/>
    <w:rsid w:val="008A282B"/>
    <w:rsid w:val="008A6B54"/>
    <w:rsid w:val="008C337A"/>
    <w:rsid w:val="008F5713"/>
    <w:rsid w:val="009164C8"/>
    <w:rsid w:val="0093210C"/>
    <w:rsid w:val="00955B86"/>
    <w:rsid w:val="00960F23"/>
    <w:rsid w:val="00997FBC"/>
    <w:rsid w:val="009B7201"/>
    <w:rsid w:val="009C7E5D"/>
    <w:rsid w:val="009D6158"/>
    <w:rsid w:val="009F7F53"/>
    <w:rsid w:val="00A140E5"/>
    <w:rsid w:val="00A570C0"/>
    <w:rsid w:val="00A61228"/>
    <w:rsid w:val="00A6611B"/>
    <w:rsid w:val="00A85F89"/>
    <w:rsid w:val="00AA1652"/>
    <w:rsid w:val="00AE0576"/>
    <w:rsid w:val="00B05D35"/>
    <w:rsid w:val="00B254A8"/>
    <w:rsid w:val="00B44F6E"/>
    <w:rsid w:val="00C22FA0"/>
    <w:rsid w:val="00C351E5"/>
    <w:rsid w:val="00C37AEC"/>
    <w:rsid w:val="00C40C0D"/>
    <w:rsid w:val="00C83B9B"/>
    <w:rsid w:val="00C842A1"/>
    <w:rsid w:val="00CF7E25"/>
    <w:rsid w:val="00D0738E"/>
    <w:rsid w:val="00D322D4"/>
    <w:rsid w:val="00D35350"/>
    <w:rsid w:val="00D754E8"/>
    <w:rsid w:val="00DA509D"/>
    <w:rsid w:val="00DA7791"/>
    <w:rsid w:val="00DB5DCF"/>
    <w:rsid w:val="00DB76FE"/>
    <w:rsid w:val="00DC6DB1"/>
    <w:rsid w:val="00DD114B"/>
    <w:rsid w:val="00DF2A10"/>
    <w:rsid w:val="00E3138E"/>
    <w:rsid w:val="00E47AF2"/>
    <w:rsid w:val="00E57FFC"/>
    <w:rsid w:val="00E706BC"/>
    <w:rsid w:val="00E738D2"/>
    <w:rsid w:val="00EB13E8"/>
    <w:rsid w:val="00EB5F17"/>
    <w:rsid w:val="00ED1E33"/>
    <w:rsid w:val="00ED29B3"/>
    <w:rsid w:val="00ED2C35"/>
    <w:rsid w:val="00EE4C97"/>
    <w:rsid w:val="00F10EE0"/>
    <w:rsid w:val="00F22DA7"/>
    <w:rsid w:val="00F2692D"/>
    <w:rsid w:val="00F3344C"/>
    <w:rsid w:val="00F6667E"/>
    <w:rsid w:val="00F87147"/>
    <w:rsid w:val="00F93345"/>
    <w:rsid w:val="00FA1CD0"/>
    <w:rsid w:val="00FC3ADE"/>
    <w:rsid w:val="00FD6AD8"/>
    <w:rsid w:val="06564477"/>
    <w:rsid w:val="0C9B3E53"/>
    <w:rsid w:val="0DBC895D"/>
    <w:rsid w:val="104679D4"/>
    <w:rsid w:val="10F447C7"/>
    <w:rsid w:val="13C71CA7"/>
    <w:rsid w:val="144A4E5B"/>
    <w:rsid w:val="161495A5"/>
    <w:rsid w:val="17366768"/>
    <w:rsid w:val="180BFBF0"/>
    <w:rsid w:val="1A4F5CB1"/>
    <w:rsid w:val="1AEEE58C"/>
    <w:rsid w:val="1BEAD192"/>
    <w:rsid w:val="1DB6E5C6"/>
    <w:rsid w:val="21483E27"/>
    <w:rsid w:val="25B9545D"/>
    <w:rsid w:val="27BD0D49"/>
    <w:rsid w:val="2BF1B378"/>
    <w:rsid w:val="2EE6FA23"/>
    <w:rsid w:val="32CD648F"/>
    <w:rsid w:val="34526EB5"/>
    <w:rsid w:val="3932F6FD"/>
    <w:rsid w:val="3C8F09E0"/>
    <w:rsid w:val="3D1E6ADC"/>
    <w:rsid w:val="3D77830F"/>
    <w:rsid w:val="421D0F42"/>
    <w:rsid w:val="42E86314"/>
    <w:rsid w:val="4BC946B5"/>
    <w:rsid w:val="4CB6B44E"/>
    <w:rsid w:val="4DEA1DE3"/>
    <w:rsid w:val="52D6EE14"/>
    <w:rsid w:val="53687D43"/>
    <w:rsid w:val="542397C0"/>
    <w:rsid w:val="5529686D"/>
    <w:rsid w:val="5757CE67"/>
    <w:rsid w:val="57B23359"/>
    <w:rsid w:val="5A5B3BD0"/>
    <w:rsid w:val="5D55484A"/>
    <w:rsid w:val="5D7539CB"/>
    <w:rsid w:val="5DD65B9E"/>
    <w:rsid w:val="5DD65B9E"/>
    <w:rsid w:val="5E360F3D"/>
    <w:rsid w:val="5E666BD4"/>
    <w:rsid w:val="5EA5ACCE"/>
    <w:rsid w:val="608C4276"/>
    <w:rsid w:val="61F33B40"/>
    <w:rsid w:val="630933ED"/>
    <w:rsid w:val="66E50DCC"/>
    <w:rsid w:val="67E0D0C5"/>
    <w:rsid w:val="69A8C2DC"/>
    <w:rsid w:val="6B43F477"/>
    <w:rsid w:val="6BE7B029"/>
    <w:rsid w:val="6BF95FE1"/>
    <w:rsid w:val="6DD67C71"/>
    <w:rsid w:val="73F8EC2B"/>
    <w:rsid w:val="7A24F7FF"/>
    <w:rsid w:val="7A3EC51E"/>
    <w:rsid w:val="7B123468"/>
    <w:rsid w:val="7ED39AF5"/>
    <w:rsid w:val="7FF2DAB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BB6A313-A1A5-4417-BC07-BE7C15DC63B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Heading1">
    <w:name w:val="heading 1"/>
    <w:basedOn w:val="Normal"/>
    <w:next w:val="Normal"/>
    <w:link w:val="Heading1Char"/>
    <w:uiPriority w:val="2"/>
    <w:qFormat/>
    <w:rsid w:val="0082344F"/>
    <w:pPr>
      <w:keepNext/>
      <w:keepLines/>
      <w:spacing w:before="240" w:after="0"/>
      <w:outlineLvl w:val="0"/>
    </w:pPr>
    <w:rPr>
      <w:rFonts w:asciiTheme="majorHAnsi" w:hAnsiTheme="majorHAnsi" w:eastAsiaTheme="majorEastAsia" w:cstheme="majorBidi"/>
      <w:b/>
      <w:sz w:val="32"/>
      <w:szCs w:val="32"/>
    </w:rPr>
  </w:style>
  <w:style w:type="paragraph" w:styleId="Heading2">
    <w:name w:val="heading 2"/>
    <w:basedOn w:val="Normal"/>
    <w:next w:val="Normal"/>
    <w:link w:val="Heading2Char"/>
    <w:uiPriority w:val="9"/>
    <w:unhideWhenUsed/>
    <w:qFormat/>
    <w:rsid w:val="0082344F"/>
    <w:pPr>
      <w:keepNext/>
      <w:keepLines/>
      <w:spacing w:before="40" w:after="0"/>
      <w:outlineLvl w:val="1"/>
    </w:pPr>
    <w:rPr>
      <w:rFonts w:asciiTheme="majorHAnsi" w:hAnsiTheme="majorHAnsi" w:eastAsiaTheme="majorEastAsia" w:cstheme="majorBidi"/>
      <w:b/>
      <w:sz w:val="26"/>
      <w:szCs w:val="26"/>
    </w:rPr>
  </w:style>
  <w:style w:type="paragraph" w:styleId="Heading3">
    <w:name w:val="heading 3"/>
    <w:basedOn w:val="Normal"/>
    <w:next w:val="Normal"/>
    <w:link w:val="Heading3Char"/>
    <w:uiPriority w:val="9"/>
    <w:unhideWhenUsed/>
    <w:qFormat/>
    <w:rsid w:val="0082344F"/>
    <w:pPr>
      <w:keepNext/>
      <w:keepLines/>
      <w:spacing w:before="40" w:after="0"/>
      <w:outlineLvl w:val="2"/>
    </w:pPr>
    <w:rPr>
      <w:rFonts w:asciiTheme="majorHAnsi" w:hAnsiTheme="majorHAnsi" w:eastAsiaTheme="majorEastAsia" w:cstheme="majorBidi"/>
      <w:sz w:val="24"/>
      <w:szCs w:val="24"/>
    </w:rPr>
  </w:style>
  <w:style w:type="paragraph" w:styleId="Heading4">
    <w:name w:val="heading 4"/>
    <w:basedOn w:val="Normal"/>
    <w:next w:val="Normal"/>
    <w:link w:val="Heading4Char"/>
    <w:uiPriority w:val="9"/>
    <w:unhideWhenUsed/>
    <w:qFormat/>
    <w:rsid w:val="0082344F"/>
    <w:pPr>
      <w:keepNext/>
      <w:keepLines/>
      <w:spacing w:before="40" w:after="0"/>
      <w:outlineLvl w:val="3"/>
    </w:pPr>
    <w:rPr>
      <w:rFonts w:asciiTheme="majorHAnsi" w:hAnsiTheme="majorHAnsi" w:eastAsiaTheme="majorEastAsia" w:cstheme="majorBidi"/>
      <w:i/>
      <w:iCs/>
    </w:rPr>
  </w:style>
  <w:style w:type="paragraph" w:styleId="Heading5">
    <w:name w:val="heading 5"/>
    <w:basedOn w:val="Normal"/>
    <w:next w:val="Normal"/>
    <w:link w:val="Heading5Char"/>
    <w:uiPriority w:val="9"/>
    <w:unhideWhenUsed/>
    <w:qFormat/>
    <w:rsid w:val="0082344F"/>
    <w:pPr>
      <w:keepNext/>
      <w:keepLines/>
      <w:spacing w:before="40" w:after="0"/>
      <w:outlineLvl w:val="4"/>
    </w:pPr>
    <w:rPr>
      <w:rFonts w:asciiTheme="majorHAnsi" w:hAnsiTheme="majorHAnsi" w:eastAsiaTheme="majorEastAsia" w:cstheme="majorBidi"/>
    </w:rPr>
  </w:style>
  <w:style w:type="paragraph" w:styleId="Heading6">
    <w:name w:val="heading 6"/>
    <w:basedOn w:val="Normal"/>
    <w:next w:val="Normal"/>
    <w:link w:val="Heading6Char"/>
    <w:uiPriority w:val="9"/>
    <w:unhideWhenUsed/>
    <w:qFormat/>
    <w:rsid w:val="0082344F"/>
    <w:pPr>
      <w:keepNext/>
      <w:keepLines/>
      <w:spacing w:before="40" w:after="0"/>
      <w:outlineLvl w:val="5"/>
    </w:pPr>
    <w:rPr>
      <w:rFonts w:asciiTheme="majorHAnsi" w:hAnsiTheme="majorHAnsi" w:eastAsiaTheme="majorEastAsia" w:cstheme="majorBidi"/>
    </w:rPr>
  </w:style>
  <w:style w:type="paragraph" w:styleId="Heading7">
    <w:name w:val="heading 7"/>
    <w:basedOn w:val="Normal"/>
    <w:next w:val="Normal"/>
    <w:link w:val="Heading7Char"/>
    <w:uiPriority w:val="9"/>
    <w:unhideWhenUsed/>
    <w:qFormat/>
    <w:rsid w:val="0082344F"/>
    <w:pPr>
      <w:keepNext/>
      <w:keepLines/>
      <w:spacing w:before="40" w:after="0"/>
      <w:outlineLvl w:val="6"/>
    </w:pPr>
    <w:rPr>
      <w:rFonts w:asciiTheme="majorHAnsi" w:hAnsiTheme="majorHAnsi" w:eastAsiaTheme="majorEastAsia" w:cstheme="majorBidi"/>
      <w:i/>
      <w:iCs/>
    </w:rPr>
  </w:style>
  <w:style w:type="paragraph" w:styleId="Heading8">
    <w:name w:val="heading 8"/>
    <w:basedOn w:val="Normal"/>
    <w:next w:val="Normal"/>
    <w:link w:val="Heading8Char"/>
    <w:uiPriority w:val="9"/>
    <w:unhideWhenUsed/>
    <w:qFormat/>
    <w:rsid w:val="0082344F"/>
    <w:pPr>
      <w:keepNext/>
      <w:keepLines/>
      <w:spacing w:before="40" w:after="0"/>
      <w:outlineLvl w:val="7"/>
    </w:pPr>
    <w:rPr>
      <w:rFonts w:asciiTheme="majorHAnsi" w:hAnsiTheme="majorHAnsi" w:eastAsiaTheme="majorEastAsia" w:cstheme="majorBidi"/>
      <w:sz w:val="21"/>
      <w:szCs w:val="21"/>
    </w:rPr>
  </w:style>
  <w:style w:type="paragraph" w:styleId="Heading9">
    <w:name w:val="heading 9"/>
    <w:basedOn w:val="Normal"/>
    <w:next w:val="Normal"/>
    <w:link w:val="Heading9Char"/>
    <w:uiPriority w:val="9"/>
    <w:unhideWhenUsed/>
    <w:qFormat/>
    <w:rsid w:val="0082344F"/>
    <w:pPr>
      <w:keepNext/>
      <w:keepLines/>
      <w:spacing w:before="40" w:after="0"/>
      <w:outlineLvl w:val="8"/>
    </w:pPr>
    <w:rPr>
      <w:rFonts w:asciiTheme="majorHAnsi" w:hAnsiTheme="majorHAnsi" w:eastAsiaTheme="majorEastAsia" w:cstheme="majorBidi"/>
      <w:i/>
      <w:iCs/>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82344F"/>
    <w:rPr>
      <w:rFonts w:asciiTheme="majorHAnsi" w:hAnsiTheme="majorHAnsi" w:eastAsiaTheme="majorEastAsia" w:cstheme="majorBidi"/>
      <w:b/>
      <w:sz w:val="26"/>
      <w:szCs w:val="26"/>
    </w:rPr>
  </w:style>
  <w:style w:type="character" w:styleId="Heading3Char" w:customStyle="1">
    <w:name w:val="Heading 3 Char"/>
    <w:basedOn w:val="DefaultParagraphFont"/>
    <w:link w:val="Heading3"/>
    <w:uiPriority w:val="9"/>
    <w:rsid w:val="0082344F"/>
    <w:rPr>
      <w:rFonts w:asciiTheme="majorHAnsi" w:hAnsiTheme="majorHAnsi" w:eastAsiaTheme="majorEastAsia" w:cstheme="majorBidi"/>
      <w:sz w:val="24"/>
      <w:szCs w:val="24"/>
    </w:rPr>
  </w:style>
  <w:style w:type="paragraph" w:styleId="Title">
    <w:name w:val="Title"/>
    <w:basedOn w:val="Normal"/>
    <w:next w:val="Normal"/>
    <w:link w:val="TitleChar"/>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leChar" w:customStyle="1">
    <w:name w:val="Title Char"/>
    <w:basedOn w:val="DefaultParagraphFont"/>
    <w:link w:val="Title"/>
    <w:uiPriority w:val="1"/>
    <w:rsid w:val="0082344F"/>
    <w:rPr>
      <w:rFonts w:asciiTheme="majorHAnsi" w:hAnsiTheme="majorHAnsi" w:eastAsiaTheme="majorEastAsia" w:cstheme="majorBidi"/>
      <w:b/>
      <w:color w:val="003087" w:themeColor="text2"/>
      <w:spacing w:val="-10"/>
      <w:kern w:val="28"/>
      <w:sz w:val="56"/>
      <w:szCs w:val="56"/>
    </w:rPr>
  </w:style>
  <w:style w:type="character" w:styleId="Heading4Char" w:customStyle="1">
    <w:name w:val="Heading 4 Char"/>
    <w:basedOn w:val="DefaultParagraphFont"/>
    <w:link w:val="Heading4"/>
    <w:uiPriority w:val="9"/>
    <w:rsid w:val="0082344F"/>
    <w:rPr>
      <w:rFonts w:asciiTheme="majorHAnsi" w:hAnsiTheme="majorHAnsi" w:eastAsiaTheme="majorEastAsia" w:cstheme="majorBidi"/>
      <w:i/>
      <w:iCs/>
    </w:rPr>
  </w:style>
  <w:style w:type="character" w:styleId="Heading5Char" w:customStyle="1">
    <w:name w:val="Heading 5 Char"/>
    <w:basedOn w:val="DefaultParagraphFont"/>
    <w:link w:val="Heading5"/>
    <w:uiPriority w:val="9"/>
    <w:rsid w:val="0082344F"/>
    <w:rPr>
      <w:rFonts w:asciiTheme="majorHAnsi" w:hAnsiTheme="majorHAnsi" w:eastAsiaTheme="majorEastAsia" w:cstheme="majorBidi"/>
    </w:rPr>
  </w:style>
  <w:style w:type="character" w:styleId="Heading6Char" w:customStyle="1">
    <w:name w:val="Heading 6 Char"/>
    <w:basedOn w:val="DefaultParagraphFont"/>
    <w:link w:val="Heading6"/>
    <w:uiPriority w:val="9"/>
    <w:rsid w:val="0082344F"/>
    <w:rPr>
      <w:rFonts w:asciiTheme="majorHAnsi" w:hAnsiTheme="majorHAnsi" w:eastAsiaTheme="majorEastAsia" w:cstheme="majorBidi"/>
    </w:rPr>
  </w:style>
  <w:style w:type="character" w:styleId="Heading7Char" w:customStyle="1">
    <w:name w:val="Heading 7 Char"/>
    <w:basedOn w:val="DefaultParagraphFont"/>
    <w:link w:val="Heading7"/>
    <w:uiPriority w:val="9"/>
    <w:rsid w:val="0082344F"/>
    <w:rPr>
      <w:rFonts w:asciiTheme="majorHAnsi" w:hAnsiTheme="majorHAnsi" w:eastAsiaTheme="majorEastAsia" w:cstheme="majorBidi"/>
      <w:i/>
      <w:iCs/>
    </w:rPr>
  </w:style>
  <w:style w:type="character" w:styleId="Heading8Char" w:customStyle="1">
    <w:name w:val="Heading 8 Char"/>
    <w:basedOn w:val="DefaultParagraphFont"/>
    <w:link w:val="Heading8"/>
    <w:uiPriority w:val="9"/>
    <w:rsid w:val="0082344F"/>
    <w:rPr>
      <w:rFonts w:asciiTheme="majorHAnsi" w:hAnsiTheme="majorHAnsi" w:eastAsiaTheme="majorEastAsia" w:cstheme="majorBidi"/>
      <w:sz w:val="21"/>
      <w:szCs w:val="21"/>
    </w:rPr>
  </w:style>
  <w:style w:type="character" w:styleId="Heading9Char" w:customStyle="1">
    <w:name w:val="Heading 9 Char"/>
    <w:basedOn w:val="DefaultParagraphFont"/>
    <w:link w:val="Heading9"/>
    <w:uiPriority w:val="9"/>
    <w:rsid w:val="0082344F"/>
    <w:rPr>
      <w:rFonts w:asciiTheme="majorHAnsi" w:hAnsiTheme="majorHAnsi" w:eastAsiaTheme="majorEastAsia" w:cstheme="majorBidi"/>
      <w:i/>
      <w:iCs/>
      <w:sz w:val="21"/>
      <w:szCs w:val="21"/>
    </w:rPr>
  </w:style>
  <w:style w:type="paragraph" w:styleId="NoSpacing">
    <w:name w:val="No Spacing"/>
    <w:uiPriority w:val="1"/>
    <w:qFormat/>
    <w:rsid w:val="0082344F"/>
    <w:pPr>
      <w:spacing w:after="0" w:line="240" w:lineRule="auto"/>
    </w:pPr>
  </w:style>
  <w:style w:type="character" w:styleId="Heading1Char" w:customStyle="1">
    <w:name w:val="Heading 1 Char"/>
    <w:basedOn w:val="DefaultParagraphFont"/>
    <w:link w:val="Heading1"/>
    <w:uiPriority w:val="2"/>
    <w:rsid w:val="0082344F"/>
    <w:rPr>
      <w:rFonts w:asciiTheme="majorHAnsi" w:hAnsiTheme="majorHAnsi" w:eastAsiaTheme="majorEastAsia" w:cstheme="majorBidi"/>
      <w:b/>
      <w:sz w:val="32"/>
      <w:szCs w:val="32"/>
    </w:rPr>
  </w:style>
  <w:style w:type="paragraph" w:styleId="TOCHeading">
    <w:name w:val="TOC Heading"/>
    <w:basedOn w:val="Heading1"/>
    <w:next w:val="Normal"/>
    <w:uiPriority w:val="39"/>
    <w:unhideWhenUsed/>
    <w:qFormat/>
    <w:rsid w:val="005703FD"/>
    <w:pPr>
      <w:outlineLvl w:val="9"/>
    </w:pPr>
    <w:rPr>
      <w:lang w:eastAsia="nb-NO"/>
    </w:rPr>
  </w:style>
  <w:style w:type="table" w:styleId="TableGrid">
    <w:name w:val="Table Grid"/>
    <w:aliases w:val="Sykehusinnkjøp"/>
    <w:basedOn w:val="TableNormal"/>
    <w:uiPriority w:val="39"/>
    <w:rsid w:val="009164C8"/>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Header">
    <w:name w:val="header"/>
    <w:basedOn w:val="Normal"/>
    <w:link w:val="HeaderChar"/>
    <w:uiPriority w:val="99"/>
    <w:unhideWhenUsed/>
    <w:rsid w:val="008A6B54"/>
    <w:pPr>
      <w:tabs>
        <w:tab w:val="center" w:pos="4536"/>
        <w:tab w:val="right" w:pos="9072"/>
      </w:tabs>
      <w:spacing w:after="0" w:line="240" w:lineRule="auto"/>
    </w:pPr>
  </w:style>
  <w:style w:type="character" w:styleId="HeaderChar" w:customStyle="1">
    <w:name w:val="Header Char"/>
    <w:basedOn w:val="DefaultParagraphFont"/>
    <w:link w:val="Header"/>
    <w:uiPriority w:val="99"/>
    <w:rsid w:val="008A6B54"/>
  </w:style>
  <w:style w:type="paragraph" w:styleId="Footer">
    <w:name w:val="footer"/>
    <w:basedOn w:val="Normal"/>
    <w:link w:val="FooterChar"/>
    <w:uiPriority w:val="99"/>
    <w:unhideWhenUsed/>
    <w:rsid w:val="008A6B54"/>
    <w:pPr>
      <w:tabs>
        <w:tab w:val="center" w:pos="4536"/>
        <w:tab w:val="right" w:pos="9072"/>
      </w:tabs>
      <w:spacing w:after="0" w:line="240" w:lineRule="auto"/>
    </w:pPr>
  </w:style>
  <w:style w:type="character" w:styleId="FooterChar" w:customStyle="1">
    <w:name w:val="Footer Char"/>
    <w:basedOn w:val="DefaultParagraphFont"/>
    <w:link w:val="Footer"/>
    <w:uiPriority w:val="99"/>
    <w:rsid w:val="008A6B54"/>
  </w:style>
  <w:style w:type="paragraph" w:styleId="TOC1">
    <w:name w:val="toc 1"/>
    <w:basedOn w:val="Normal"/>
    <w:next w:val="Normal"/>
    <w:autoRedefine/>
    <w:uiPriority w:val="39"/>
    <w:unhideWhenUsed/>
    <w:rsid w:val="00512B3B"/>
    <w:pPr>
      <w:spacing w:after="100"/>
    </w:pPr>
  </w:style>
  <w:style w:type="paragraph" w:styleId="TOC2">
    <w:name w:val="toc 2"/>
    <w:basedOn w:val="Normal"/>
    <w:next w:val="Normal"/>
    <w:autoRedefine/>
    <w:uiPriority w:val="39"/>
    <w:unhideWhenUsed/>
    <w:rsid w:val="00512B3B"/>
    <w:pPr>
      <w:spacing w:after="100"/>
      <w:ind w:left="220"/>
    </w:pPr>
  </w:style>
  <w:style w:type="character" w:styleId="Hyperlink">
    <w:name w:val="Hyperlink"/>
    <w:basedOn w:val="DefaultParagraphFon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header" Target="header3.xml" Id="rId14" /><Relationship Type="http://schemas.microsoft.com/office/2020/10/relationships/intelligence" Target="intelligence2.xml" Id="R873a1ad94d524690" /></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adresse.dotx" TargetMode="External"/></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e4a06eb1-355f-4606-9f85-69577f12dff7">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F4F9B5898F9FB4DBE3B04A0CB1792C7" ma:contentTypeVersion="8" ma:contentTypeDescription="Opprett et nytt dokument." ma:contentTypeScope="" ma:versionID="567d46235cc1eb486f1cf13f5e9dfd85">
  <xsd:schema xmlns:xsd="http://www.w3.org/2001/XMLSchema" xmlns:xs="http://www.w3.org/2001/XMLSchema" xmlns:p="http://schemas.microsoft.com/office/2006/metadata/properties" xmlns:ns1="http://schemas.microsoft.com/sharepoint/v3" xmlns:ns2="49a0256d-5c79-4bb5-b56a-aa5d02f70dea" xmlns:ns3="e4a06eb1-355f-4606-9f85-69577f12dff7" targetNamespace="http://schemas.microsoft.com/office/2006/metadata/properties" ma:root="true" ma:fieldsID="5b5460249c6b1bf67af69ce1fe338821" ns1:_="" ns2:_="" ns3:_="">
    <xsd:import namespace="http://schemas.microsoft.com/sharepoint/v3"/>
    <xsd:import namespace="49a0256d-5c79-4bb5-b56a-aa5d02f70dea"/>
    <xsd:import namespace="e4a06eb1-355f-4606-9f85-69577f12dff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genskaper for samordnet samsvarspolicy" ma:hidden="true" ma:internalName="_ip_UnifiedCompliancePolicyProperties">
      <xsd:simpleType>
        <xsd:restriction base="dms:Note"/>
      </xsd:simpleType>
    </xsd:element>
    <xsd:element name="_ip_UnifiedCompliancePolicyUIAction" ma:index="15"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a0256d-5c79-4bb5-b56a-aa5d02f70d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a06eb1-355f-4606-9f85-69577f12dff7"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DA614A08-560A-49F8-943B-F619662B4402}">
  <ds:schemaRefs>
    <ds:schemaRef ds:uri="http://purl.org/dc/dcmitype/"/>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www.w3.org/XML/1998/namespace"/>
    <ds:schemaRef ds:uri="http://schemas.microsoft.com/office/2006/metadata/properties"/>
    <ds:schemaRef ds:uri="270f302a-9546-4842-ac1e-2265f89f9610"/>
    <ds:schemaRef ds:uri="http://schemas.microsoft.com/sharepoint/v3"/>
  </ds:schemaRefs>
</ds:datastoreItem>
</file>

<file path=customXml/itemProps3.xml><?xml version="1.0" encoding="utf-8"?>
<ds:datastoreItem xmlns:ds="http://schemas.openxmlformats.org/officeDocument/2006/customXml" ds:itemID="{BFD2C262-3EC1-431A-AB3D-1B09A471C6BE}"/>
</file>

<file path=customXml/itemProps4.xml><?xml version="1.0" encoding="utf-8"?>
<ds:datastoreItem xmlns:ds="http://schemas.openxmlformats.org/officeDocument/2006/customXml" ds:itemID="{5C79AADD-E926-4676-9FE6-48F59C038E2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Sykehusinnkjøp%20-%20mal%20med%20adresse.dotx</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Willcox, Sigrid Fenne</cp:lastModifiedBy>
  <cp:revision>28</cp:revision>
  <dcterms:created xsi:type="dcterms:W3CDTF">2024-04-23T16:09:00Z</dcterms:created>
  <dcterms:modified xsi:type="dcterms:W3CDTF">2026-04-22T10:52:49Z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0x010100DF4F9B5898F9FB4DBE3B04A0CB1792C7</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lassificationContentMarkingFooterShapeIds">
    <vt:lpwstr>1,2,3</vt:lpwstr>
  </property>
  <property fmtid="{D5CDD505-2E9C-101B-9397-08002B2CF9AE}" pid="10" name="ClassificationContentMarkingFooterFontProps">
    <vt:lpwstr>#000000,6,Calibri</vt:lpwstr>
  </property>
  <property fmtid="{D5CDD505-2E9C-101B-9397-08002B2CF9AE}" pid="11" name="ClassificationContentMarkingFooterText">
    <vt:lpwstr>Intern</vt:lpwstr>
  </property>
  <property fmtid="{D5CDD505-2E9C-101B-9397-08002B2CF9AE}" pid="12" name="MSIP_Label_27c53dd1-6ec2-448f-b81e-3adee47fd651_Enabled">
    <vt:lpwstr>true</vt:lpwstr>
  </property>
  <property fmtid="{D5CDD505-2E9C-101B-9397-08002B2CF9AE}" pid="13" name="MSIP_Label_27c53dd1-6ec2-448f-b81e-3adee47fd651_SetDate">
    <vt:lpwstr>2024-04-23T07:09:22Z</vt:lpwstr>
  </property>
  <property fmtid="{D5CDD505-2E9C-101B-9397-08002B2CF9AE}" pid="14" name="MSIP_Label_27c53dd1-6ec2-448f-b81e-3adee47fd651_Method">
    <vt:lpwstr>Standard</vt:lpwstr>
  </property>
  <property fmtid="{D5CDD505-2E9C-101B-9397-08002B2CF9AE}" pid="15" name="MSIP_Label_27c53dd1-6ec2-448f-b81e-3adee47fd651_Name">
    <vt:lpwstr>Intern</vt:lpwstr>
  </property>
  <property fmtid="{D5CDD505-2E9C-101B-9397-08002B2CF9AE}" pid="16" name="MSIP_Label_27c53dd1-6ec2-448f-b81e-3adee47fd651_SiteId">
    <vt:lpwstr>92c8809f-91e0-445b-804f-b6a7b43ef73a</vt:lpwstr>
  </property>
  <property fmtid="{D5CDD505-2E9C-101B-9397-08002B2CF9AE}" pid="17" name="MSIP_Label_27c53dd1-6ec2-448f-b81e-3adee47fd651_ActionId">
    <vt:lpwstr>104e7d41-3d93-42d6-bcca-3cd86c6d336f</vt:lpwstr>
  </property>
  <property fmtid="{D5CDD505-2E9C-101B-9397-08002B2CF9AE}" pid="18" name="MSIP_Label_27c53dd1-6ec2-448f-b81e-3adee47fd651_ContentBits">
    <vt:lpwstr>2</vt:lpwstr>
  </property>
  <property fmtid="{D5CDD505-2E9C-101B-9397-08002B2CF9AE}" pid="19" name="_SourceUrl">
    <vt:lpwstr/>
  </property>
  <property fmtid="{D5CDD505-2E9C-101B-9397-08002B2CF9AE}" pid="20" name="_SharedFileIndex">
    <vt:lpwstr/>
  </property>
  <property fmtid="{D5CDD505-2E9C-101B-9397-08002B2CF9AE}" pid="21" name="_ExtendedDescription">
    <vt:lpwstr/>
  </property>
  <property fmtid="{D5CDD505-2E9C-101B-9397-08002B2CF9AE}" pid="22" name="TriggerFlowInfo">
    <vt:lpwstr/>
  </property>
</Properties>
</file>